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71" w:rsidRPr="00A4112C" w:rsidRDefault="00174271" w:rsidP="00CA1159">
      <w:pPr>
        <w:tabs>
          <w:tab w:val="left" w:pos="7560"/>
        </w:tabs>
        <w:ind w:firstLine="5387"/>
        <w:rPr>
          <w:rFonts w:ascii="Times New Roman" w:hAnsi="Times New Roman" w:cs="Times New Roman"/>
          <w:b/>
          <w:bCs/>
          <w:sz w:val="22"/>
          <w:szCs w:val="22"/>
        </w:rPr>
      </w:pPr>
      <w:r w:rsidRPr="00A4112C">
        <w:rPr>
          <w:rFonts w:ascii="Times New Roman" w:hAnsi="Times New Roman" w:cs="Times New Roman"/>
          <w:b/>
          <w:bCs/>
          <w:sz w:val="22"/>
          <w:szCs w:val="22"/>
        </w:rPr>
        <w:t>Приложение №</w:t>
      </w:r>
      <w:r>
        <w:rPr>
          <w:rFonts w:ascii="Times New Roman" w:hAnsi="Times New Roman" w:cs="Times New Roman"/>
          <w:b/>
          <w:bCs/>
          <w:sz w:val="22"/>
          <w:szCs w:val="22"/>
        </w:rPr>
        <w:t>2</w:t>
      </w:r>
    </w:p>
    <w:p w:rsidR="00174271" w:rsidRPr="00A4112C" w:rsidRDefault="00174271" w:rsidP="00A4112C">
      <w:pPr>
        <w:tabs>
          <w:tab w:val="left" w:pos="5670"/>
          <w:tab w:val="left" w:pos="7560"/>
        </w:tabs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A4112C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A4112C">
        <w:rPr>
          <w:rFonts w:ascii="Times New Roman" w:hAnsi="Times New Roman" w:cs="Times New Roman"/>
          <w:b/>
          <w:bCs/>
          <w:sz w:val="20"/>
          <w:szCs w:val="20"/>
        </w:rPr>
        <w:t xml:space="preserve">к  Договору управления от  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_______________.</w:t>
      </w:r>
    </w:p>
    <w:p w:rsidR="00174271" w:rsidRPr="00C25310" w:rsidRDefault="00174271" w:rsidP="00A4112C">
      <w:pPr>
        <w:tabs>
          <w:tab w:val="left" w:pos="993"/>
          <w:tab w:val="left" w:pos="5670"/>
          <w:tab w:val="left" w:pos="7560"/>
        </w:tabs>
        <w:ind w:firstLine="1919"/>
        <w:rPr>
          <w:rFonts w:ascii="Times New Roman" w:hAnsi="Times New Roman" w:cs="Times New Roman"/>
          <w:b/>
          <w:bCs/>
          <w:sz w:val="20"/>
          <w:szCs w:val="20"/>
        </w:rPr>
      </w:pPr>
      <w:r w:rsidRPr="00A4112C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</w:t>
      </w:r>
      <w:r w:rsidRPr="00A4112C">
        <w:rPr>
          <w:rFonts w:ascii="Times New Roman" w:hAnsi="Times New Roman" w:cs="Times New Roman"/>
          <w:b/>
          <w:bCs/>
          <w:sz w:val="20"/>
          <w:szCs w:val="20"/>
        </w:rPr>
        <w:t xml:space="preserve">многоквартирным домом № </w:t>
      </w:r>
      <w:r>
        <w:rPr>
          <w:rFonts w:ascii="Times New Roman" w:hAnsi="Times New Roman" w:cs="Times New Roman"/>
          <w:b/>
          <w:bCs/>
          <w:sz w:val="20"/>
          <w:szCs w:val="20"/>
        </w:rPr>
        <w:t>___</w:t>
      </w:r>
      <w:r w:rsidRPr="00A4112C">
        <w:rPr>
          <w:rFonts w:ascii="Times New Roman" w:hAnsi="Times New Roman" w:cs="Times New Roman"/>
          <w:b/>
          <w:bCs/>
          <w:sz w:val="20"/>
          <w:szCs w:val="20"/>
        </w:rPr>
        <w:t xml:space="preserve"> по ул. 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</w:t>
      </w:r>
    </w:p>
    <w:p w:rsidR="00174271" w:rsidRDefault="00174271" w:rsidP="00C03B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271" w:rsidRDefault="00174271" w:rsidP="00C03B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271" w:rsidRDefault="00174271" w:rsidP="00C03B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Pr="00C03BA7">
        <w:rPr>
          <w:rFonts w:ascii="Times New Roman" w:hAnsi="Times New Roman" w:cs="Times New Roman"/>
          <w:sz w:val="28"/>
          <w:szCs w:val="28"/>
        </w:rPr>
        <w:t xml:space="preserve"> общего имущества многоквартирного дома</w:t>
      </w:r>
    </w:p>
    <w:p w:rsidR="00174271" w:rsidRDefault="00174271" w:rsidP="00C03BA7">
      <w:pPr>
        <w:jc w:val="center"/>
        <w:rPr>
          <w:rFonts w:ascii="Times New Roman" w:hAnsi="Times New Roman" w:cs="Times New Roman"/>
          <w:sz w:val="28"/>
          <w:szCs w:val="28"/>
        </w:rPr>
      </w:pPr>
      <w:r w:rsidRPr="00C03BA7">
        <w:rPr>
          <w:rFonts w:ascii="Times New Roman" w:hAnsi="Times New Roman" w:cs="Times New Roman"/>
          <w:sz w:val="28"/>
          <w:szCs w:val="28"/>
        </w:rPr>
        <w:t xml:space="preserve">по ул. </w:t>
      </w:r>
      <w:r>
        <w:rPr>
          <w:rFonts w:ascii="Times New Roman" w:hAnsi="Times New Roman" w:cs="Times New Roman"/>
          <w:sz w:val="28"/>
          <w:szCs w:val="28"/>
        </w:rPr>
        <w:t>_____________, д. ___</w:t>
      </w:r>
    </w:p>
    <w:p w:rsidR="00174271" w:rsidRDefault="00174271" w:rsidP="00C03BA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3973"/>
        <w:gridCol w:w="3222"/>
      </w:tblGrid>
      <w:tr w:rsidR="00174271" w:rsidRPr="002633D3">
        <w:trPr>
          <w:trHeight w:val="687"/>
        </w:trPr>
        <w:tc>
          <w:tcPr>
            <w:tcW w:w="2694" w:type="dxa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Наименование элемента общего имущества</w:t>
            </w:r>
          </w:p>
        </w:tc>
        <w:tc>
          <w:tcPr>
            <w:tcW w:w="3973" w:type="dxa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3222" w:type="dxa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Характеристика</w:t>
            </w:r>
          </w:p>
        </w:tc>
      </w:tr>
      <w:tr w:rsidR="00174271" w:rsidRPr="002633D3">
        <w:tc>
          <w:tcPr>
            <w:tcW w:w="9889" w:type="dxa"/>
            <w:gridSpan w:val="3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Помещения общего пользования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Помещения общего пользования</w:t>
            </w:r>
          </w:p>
        </w:tc>
        <w:tc>
          <w:tcPr>
            <w:tcW w:w="3973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пола - ________________________</w:t>
            </w: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помещений, требующих текущего ремонта - __________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 пола - ________ шт. (площадь пола требующая текущего ремонта - _______ кв.м)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Межквартирные лестничные площадки</w:t>
            </w:r>
          </w:p>
        </w:tc>
        <w:tc>
          <w:tcPr>
            <w:tcW w:w="3973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пола - ________________________</w:t>
            </w: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лестничных площадок,  требующих текущего ремонта - __________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 пола - ________ шт. (площадь пола требующая текущего ремонта- _______ кв.м)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3973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лестничных маршей - 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лестничных маршей - ________________________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ограждения - ________________________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балясин - ________________________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- _________ кв.м.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лестниц, требующих ремонта - _________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числе: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лестничных маршей - _______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ограждений - __________ шт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балясин - __________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Лифтовые и иные шахты</w:t>
            </w:r>
          </w:p>
        </w:tc>
        <w:tc>
          <w:tcPr>
            <w:tcW w:w="3973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Количество: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лифтовых шахт - _________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иные шахты - _________ шт. (указать название шахт)</w:t>
            </w: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лифтовых шахт, требующих ремонта - ______ шт.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иных шахт, требующих ремонта - ______ шт.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Коридоры</w:t>
            </w:r>
          </w:p>
        </w:tc>
        <w:tc>
          <w:tcPr>
            <w:tcW w:w="3973" w:type="dxa"/>
          </w:tcPr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пола - ________________________</w:t>
            </w:r>
          </w:p>
        </w:tc>
        <w:tc>
          <w:tcPr>
            <w:tcW w:w="3222" w:type="dxa"/>
          </w:tcPr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коридоров, требующих ремонта - __________ шт.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 пола - ________ шт. (площадь пола требующая текущего ремонта- _______ кв.м)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Технические этажи</w:t>
            </w:r>
          </w:p>
        </w:tc>
        <w:tc>
          <w:tcPr>
            <w:tcW w:w="3973" w:type="dxa"/>
          </w:tcPr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пола - ________________________</w:t>
            </w: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Санитарное состояние - ______________________ (указать, удовлетворительное или неудовлетворительное)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Чердаки</w:t>
            </w:r>
          </w:p>
        </w:tc>
        <w:tc>
          <w:tcPr>
            <w:tcW w:w="3973" w:type="dxa"/>
          </w:tcPr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Санитарное состояние - ______________________ (указать, удовлетворительное или неудовлетворительное)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Требование пожарной безопасности  - ______________________ (указать соблюдаются или не соблюдаются – дать краткую характеристику нарушений)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Технические подвалы</w:t>
            </w:r>
          </w:p>
        </w:tc>
        <w:tc>
          <w:tcPr>
            <w:tcW w:w="3973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 шт.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пола - ______ кв.м.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Перечень инженерных коммуникаций, проходящих через подвал: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</w:t>
            </w:r>
          </w:p>
          <w:p w:rsidR="00174271" w:rsidRPr="00316B2E" w:rsidRDefault="00174271" w:rsidP="002633D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4.__________________________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Перечень установленного инженерного оборудования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4.__________________________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Санитарное состояние - ______________________ (указать, удовлетворительное или неудовлетворительное)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Требование пожарной безопасности  - ______________________ (указать соблюдаются или не соблюдаются – дать краткую характеристику нарушений)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Перечислить оборудование и инженерные коммуникации, нуждающиеся в замене: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4.__________________________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Перечислить оборудование и инженерные коммуникации, нуждающиеся в ремонте: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4.__________________________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</w:tc>
      </w:tr>
      <w:tr w:rsidR="00174271" w:rsidRPr="002633D3">
        <w:tc>
          <w:tcPr>
            <w:tcW w:w="9889" w:type="dxa"/>
            <w:gridSpan w:val="3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Ограждающие несущие и ненесущие конструкции многоквартирного дома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3973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Вид фундамента - 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продухов - ______ шт.</w:t>
            </w:r>
          </w:p>
        </w:tc>
        <w:tc>
          <w:tcPr>
            <w:tcW w:w="3222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продухов, требующих ремонта - _________ шт.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Стены и перегородки внутри подъездов</w:t>
            </w:r>
          </w:p>
        </w:tc>
        <w:tc>
          <w:tcPr>
            <w:tcW w:w="3973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подъездов - ______ шт.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стен в подъездах __________ кв.м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отделки стен 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потолков __________ кв.м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отделки потолков____________________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подъездов, нуждающихся в ремонте - ________ шт.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стен, нуждающихся в ремонте - ________ кв.м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потолков, нуждающихся в ремонте - ________ кв.м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Стены и перегородки внутри помещений общего пользования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стен __________ кв.м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стены и перегородок ____________________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отделки стен ____________________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потолков __________ кв.м</w:t>
            </w:r>
          </w:p>
          <w:p w:rsidR="00174271" w:rsidRPr="00316B2E" w:rsidRDefault="00174271" w:rsidP="00E929C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отделки потолков____________________</w:t>
            </w:r>
          </w:p>
        </w:tc>
        <w:tc>
          <w:tcPr>
            <w:tcW w:w="3222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стен, нуждающихся в ремонте - ________ кв.м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потолков, нуждающихся в ремонте - ________ кв.м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Наружные стены и перегородки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- __________________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- __________ тыс.кв.м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межпанельных швов - ________ м</w:t>
            </w:r>
          </w:p>
        </w:tc>
        <w:tc>
          <w:tcPr>
            <w:tcW w:w="3222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стен, требующих утепления - __________ кв.м.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межпанельных швов, нуждающихся в ремонте - _________ м.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этажей - __________</w:t>
            </w:r>
          </w:p>
          <w:p w:rsidR="00174271" w:rsidRPr="00316B2E" w:rsidRDefault="00174271" w:rsidP="00B162CF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- __________________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- __________ тыс.кв.м</w:t>
            </w:r>
          </w:p>
        </w:tc>
        <w:tc>
          <w:tcPr>
            <w:tcW w:w="3222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перекрытия, требующая ремонта - _________ кв.м</w:t>
            </w:r>
          </w:p>
          <w:p w:rsidR="00174271" w:rsidRPr="00316B2E" w:rsidRDefault="00174271" w:rsidP="00B162CF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перекрытий, требующих утепления - _________ кв.м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Вид кровли - _________________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(указать плоская, односкатная, двускатная, иное)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кровли - _____________________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кровли - _________ кв.м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свесов - _____ м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свесов - ________ кв.м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ограждений - _____ м</w:t>
            </w:r>
          </w:p>
        </w:tc>
        <w:tc>
          <w:tcPr>
            <w:tcW w:w="3222" w:type="dxa"/>
          </w:tcPr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Характеристика состояние - ______________________ (указать, удовлетворительное или неудовлетворительное, если неудовлетворительное указать дефекты).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крыши, требующей капитального ремонта - ________ кв.м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крыши, требующей текущего ремонта - ________ кв.м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дверей, ограждающих вход в помещения общего пользования - 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Из них: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деревянных - 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металлических - _______ шт.</w:t>
            </w:r>
          </w:p>
        </w:tc>
        <w:tc>
          <w:tcPr>
            <w:tcW w:w="3222" w:type="dxa"/>
          </w:tcPr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дверей, ограждающих вход в помещения общего пользования, требующего ремонта - _____ шт.</w:t>
            </w:r>
          </w:p>
          <w:p w:rsidR="00174271" w:rsidRPr="00316B2E" w:rsidRDefault="00174271" w:rsidP="00435A9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Из них:</w:t>
            </w:r>
          </w:p>
          <w:p w:rsidR="00174271" w:rsidRPr="00316B2E" w:rsidRDefault="00174271" w:rsidP="00435A9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деревянных - ______ шт.</w:t>
            </w:r>
          </w:p>
          <w:p w:rsidR="00174271" w:rsidRPr="00316B2E" w:rsidRDefault="00174271" w:rsidP="00435A9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металлических - 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Окна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окон, расположенных в помещениях общего пользования - 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Из них деревянных - ______ шт.</w:t>
            </w:r>
          </w:p>
        </w:tc>
        <w:tc>
          <w:tcPr>
            <w:tcW w:w="3222" w:type="dxa"/>
          </w:tcPr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окон, расположенных в помещениях общего пользования, требующих ремонта - ______ шт.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Из них деревянных - ______ шт.</w:t>
            </w:r>
          </w:p>
        </w:tc>
      </w:tr>
      <w:tr w:rsidR="00174271" w:rsidRPr="002633D3">
        <w:tc>
          <w:tcPr>
            <w:tcW w:w="9889" w:type="dxa"/>
            <w:gridSpan w:val="3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Механическое, электрическое, санитарно-техническое и иное оборудование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Лифты и лифтовое оборудование</w:t>
            </w:r>
          </w:p>
        </w:tc>
        <w:tc>
          <w:tcPr>
            <w:tcW w:w="3973" w:type="dxa"/>
          </w:tcPr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числе: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грузовых - ________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Марки лифтов - ______________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Грузоподъемность - _________ 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Площадь кабин - _________ кв.м</w:t>
            </w:r>
          </w:p>
        </w:tc>
        <w:tc>
          <w:tcPr>
            <w:tcW w:w="3222" w:type="dxa"/>
          </w:tcPr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лифтов, требующих замены - _____ шт.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капитального ремонта - ____ шт.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текущего ремонта - 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Мусоропровод</w:t>
            </w:r>
          </w:p>
        </w:tc>
        <w:tc>
          <w:tcPr>
            <w:tcW w:w="3973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ствола - _______ м.</w:t>
            </w:r>
          </w:p>
          <w:p w:rsidR="00174271" w:rsidRPr="00316B2E" w:rsidRDefault="00174271" w:rsidP="002F0B09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загрузочных устройств - _______ шт.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ствола - ______________________ (указать, удовлетворительное или неудовлетворительное, если неудовлетворительное указать дефекты).</w:t>
            </w:r>
          </w:p>
          <w:p w:rsidR="00174271" w:rsidRPr="00316B2E" w:rsidRDefault="00174271" w:rsidP="002C449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загрузочных устройств, требующих капитального ремонта - 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3973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вентиляционных каналов - _________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вентиляционных каналов - __________________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вентиляционных каналов - _______ м.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вентиляционных коробов - _________ шт.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вентиляционных каналов, требующих ремонта - _________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Дымовые трубы/</w:t>
            </w:r>
          </w:p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вентиляционные трубы</w:t>
            </w:r>
          </w:p>
        </w:tc>
        <w:tc>
          <w:tcPr>
            <w:tcW w:w="3973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вентиляционных труб - _________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вентиляционных труб - __________________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дымовых труб - _________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дымовых труб - __________________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вентиляционных труб - ______________________ (указать, удовлетворительное или неудовлетворительное, если неудовлетворительное указать дефекты).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дымовых труб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Водосточные желоба/ водосточные трубы</w:t>
            </w:r>
          </w:p>
        </w:tc>
        <w:tc>
          <w:tcPr>
            <w:tcW w:w="3973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желобов - 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водосточных труб - 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Тип водосточных желобов и водосточных труб - ______________________(наружные или внутренние)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водосточных труб - _________ м.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водосточных желобов - _________ м.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водосточных желобов, требующих: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замены - 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ремонта - ________ шт.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водосточных труб, требующих: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замены - _______ шт.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ремонта - ________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Электрические водораспределительные устройства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Светильники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светильников, требующих замены - ________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светильников, требующих ремонта - ________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Магистраль с распределительным щитком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магистрали - ________ м.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магистрали, требующая замены - ________ м.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распределительных щитков, требующих ремонта - _______ шт.</w:t>
            </w:r>
          </w:p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(указать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Сети электроснабжения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- __________ м.</w:t>
            </w:r>
          </w:p>
        </w:tc>
        <w:tc>
          <w:tcPr>
            <w:tcW w:w="3222" w:type="dxa"/>
          </w:tcPr>
          <w:p w:rsidR="00174271" w:rsidRPr="00316B2E" w:rsidRDefault="00174271" w:rsidP="0047089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Длина сетей, требующая замены - _________ м.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Сети теплоснабжения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труб и протяженность в однотрубном исчислении:</w:t>
            </w:r>
          </w:p>
          <w:p w:rsidR="00174271" w:rsidRPr="00316B2E" w:rsidRDefault="00174271" w:rsidP="00316B2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 мм 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316B2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 мм 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  <w:tc>
          <w:tcPr>
            <w:tcW w:w="3222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и протяженность труб, требующих замены: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труб, требующих ремонта - ______ м (указать вид работ: восстановление теплоизоляции, окраска, иное)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Задвижки, вентили, краны на системах теплоснабжения</w:t>
            </w:r>
          </w:p>
        </w:tc>
        <w:tc>
          <w:tcPr>
            <w:tcW w:w="3973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Количество: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  <w:tc>
          <w:tcPr>
            <w:tcW w:w="3222" w:type="dxa"/>
          </w:tcPr>
          <w:p w:rsidR="00174271" w:rsidRPr="00316B2E" w:rsidRDefault="00174271" w:rsidP="00864A0D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Требует замены или ремонта: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Бойлерные (теплообменники)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Элеваторные узлы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Радиаторы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и количество: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   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 .________________   _____ шт.</w:t>
            </w:r>
          </w:p>
        </w:tc>
        <w:tc>
          <w:tcPr>
            <w:tcW w:w="3222" w:type="dxa"/>
          </w:tcPr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Требует замены (материал и количество):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   ______ шт.</w:t>
            </w:r>
          </w:p>
          <w:p w:rsidR="00174271" w:rsidRPr="00316B2E" w:rsidRDefault="00174271" w:rsidP="00B54CD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 ________________   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Полотенцесушители</w:t>
            </w:r>
          </w:p>
        </w:tc>
        <w:tc>
          <w:tcPr>
            <w:tcW w:w="3973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и количество: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   ______ шт.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 .________________   _____ шт.</w:t>
            </w:r>
          </w:p>
        </w:tc>
        <w:tc>
          <w:tcPr>
            <w:tcW w:w="3222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Требует замены (материал и количество):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   ______ шт.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 ________________   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Система очистки воды</w:t>
            </w:r>
          </w:p>
        </w:tc>
        <w:tc>
          <w:tcPr>
            <w:tcW w:w="3973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 шт.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Марка - __________________</w:t>
            </w:r>
          </w:p>
        </w:tc>
        <w:tc>
          <w:tcPr>
            <w:tcW w:w="3222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Насосы</w:t>
            </w:r>
          </w:p>
        </w:tc>
        <w:tc>
          <w:tcPr>
            <w:tcW w:w="3973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 шт.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 xml:space="preserve">Марка насоса – 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</w:t>
            </w:r>
          </w:p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</w:t>
            </w:r>
          </w:p>
        </w:tc>
        <w:tc>
          <w:tcPr>
            <w:tcW w:w="3222" w:type="dxa"/>
          </w:tcPr>
          <w:p w:rsidR="00174271" w:rsidRPr="00316B2E" w:rsidRDefault="00174271" w:rsidP="00DE223C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C03BA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Трубопроводы холодной воды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труб и протяженность: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и протяженность труб, требующих замены: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труб, требующих окраски - __________ м.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Трубопроводы горячей воды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труб и протяженность: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и протяженность труб, требующих замены: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труб, требующих окраски - __________ м.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Задвижки, вентили, краны на системах водоснабжения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Требует замены или ремонта: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Коллективные приборы учета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Перечень установленных приборов учета, марка и номер: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3.____________________________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Указать дату следующей поверки для каждого прибора учета: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Сигнализация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Вид сигнализации: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2.____________________________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Трубопроводы канализации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труб и протяженность: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и протяженность труб, требующих замены: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Сети газоснабжения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Диаметр, материал труб и протяженность: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 мм __________________</w:t>
            </w:r>
          </w:p>
          <w:p w:rsidR="00174271" w:rsidRPr="00316B2E" w:rsidRDefault="00174271" w:rsidP="00E13282">
            <w:pPr>
              <w:pStyle w:val="ListParagraph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 мм __________________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__________ м.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Задвижки, вентили, краны на системах газоснабжения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Требует замены или ремонта: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задвижек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вентилей - 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кранов- _______ шт.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Калориферы</w:t>
            </w:r>
          </w:p>
        </w:tc>
        <w:tc>
          <w:tcPr>
            <w:tcW w:w="3973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 шт.</w:t>
            </w:r>
          </w:p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Указатели наименования улицы, переулка, площади и пр.на фасаде многоквартирного дома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Количество - ________ шт.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Иное оборудование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Указать наименование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9889" w:type="dxa"/>
            <w:gridSpan w:val="3"/>
          </w:tcPr>
          <w:p w:rsidR="00174271" w:rsidRPr="00316B2E" w:rsidRDefault="00174271" w:rsidP="00316B2E">
            <w:pPr>
              <w:jc w:val="center"/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Земельный участок, входящий в состав общего имущества многоквартирного дома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Общая площадь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 xml:space="preserve">Земельного участка - ________ га 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В том числе площадь: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застройки - _____________ га</w:t>
            </w:r>
          </w:p>
          <w:p w:rsidR="00174271" w:rsidRPr="00316B2E" w:rsidRDefault="00174271" w:rsidP="00A5518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асфальт - _____________ га</w:t>
            </w:r>
          </w:p>
          <w:p w:rsidR="00174271" w:rsidRPr="00316B2E" w:rsidRDefault="00174271" w:rsidP="00A55187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грунт  - _____________ га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газон - _____________ га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Зеленые насаждения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Деревья - _______ шт.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Кустарники - ________ шт.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Элементы благоустройства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Малые архитектурные формы ____________ (есть/нет), если есть, перечислить __________________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Ограждения - ____________ м.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Скамейки - ________ шт.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Столы - _________ шт.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Перечислить элементы благоустройства, находящиеся в неудовлетворительном состоянии.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Указать дефекты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Ливневая сеть</w:t>
            </w:r>
          </w:p>
        </w:tc>
        <w:tc>
          <w:tcPr>
            <w:tcW w:w="3973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Люки - ________ шт.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Приемные колодцы - _________ шт.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Ливневая канализация: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Тип - ___________________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Материал - __________________</w:t>
            </w:r>
          </w:p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Протяженность - __________ м.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  <w:tr w:rsidR="00174271" w:rsidRPr="002633D3">
        <w:tc>
          <w:tcPr>
            <w:tcW w:w="2694" w:type="dxa"/>
          </w:tcPr>
          <w:p w:rsidR="00174271" w:rsidRPr="00316B2E" w:rsidRDefault="00174271" w:rsidP="00E13282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Иные строения</w:t>
            </w:r>
          </w:p>
        </w:tc>
        <w:tc>
          <w:tcPr>
            <w:tcW w:w="3973" w:type="dxa"/>
          </w:tcPr>
          <w:p w:rsidR="00174271" w:rsidRPr="00316B2E" w:rsidRDefault="00174271" w:rsidP="00B9552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1.____________________________</w:t>
            </w:r>
          </w:p>
          <w:p w:rsidR="00174271" w:rsidRPr="00316B2E" w:rsidRDefault="00174271" w:rsidP="00B9552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2.____________________________</w:t>
            </w:r>
          </w:p>
          <w:p w:rsidR="00174271" w:rsidRPr="00316B2E" w:rsidRDefault="00174271" w:rsidP="00B9552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3.____________________________</w:t>
            </w:r>
          </w:p>
        </w:tc>
        <w:tc>
          <w:tcPr>
            <w:tcW w:w="3222" w:type="dxa"/>
          </w:tcPr>
          <w:p w:rsidR="00174271" w:rsidRPr="00316B2E" w:rsidRDefault="00174271" w:rsidP="006642A3">
            <w:pPr>
              <w:rPr>
                <w:rFonts w:ascii="Times New Roman" w:hAnsi="Times New Roman" w:cs="Times New Roman"/>
              </w:rPr>
            </w:pPr>
            <w:r w:rsidRPr="00316B2E">
              <w:rPr>
                <w:rFonts w:ascii="Times New Roman" w:hAnsi="Times New Roman" w:cs="Times New Roman"/>
              </w:rPr>
              <w:t>Состояние - ______________________ (указать, удовлетворительное или неудовлетворительное, если неудовлетворительное указать дефекты).</w:t>
            </w:r>
          </w:p>
        </w:tc>
      </w:tr>
    </w:tbl>
    <w:p w:rsidR="00174271" w:rsidRDefault="00174271" w:rsidP="00A4112C">
      <w:pPr>
        <w:rPr>
          <w:rFonts w:ascii="Times New Roman" w:hAnsi="Times New Roman" w:cs="Times New Roman"/>
          <w:sz w:val="28"/>
          <w:szCs w:val="28"/>
        </w:rPr>
      </w:pPr>
    </w:p>
    <w:p w:rsidR="00174271" w:rsidRPr="00A4112C" w:rsidRDefault="00174271" w:rsidP="00A4112C">
      <w:pPr>
        <w:tabs>
          <w:tab w:val="left" w:pos="7335"/>
        </w:tabs>
        <w:rPr>
          <w:rFonts w:ascii="Times New Roman" w:hAnsi="Times New Roman" w:cs="Times New Roman"/>
        </w:rPr>
      </w:pPr>
      <w:r w:rsidRPr="00A4112C">
        <w:rPr>
          <w:rFonts w:ascii="Times New Roman" w:hAnsi="Times New Roman" w:cs="Times New Roman"/>
        </w:rPr>
        <w:t>Директор ООО «ЖилСервис»</w:t>
      </w:r>
      <w:r w:rsidRPr="00A4112C">
        <w:rPr>
          <w:rFonts w:ascii="Times New Roman" w:hAnsi="Times New Roman" w:cs="Times New Roman"/>
        </w:rPr>
        <w:tab/>
        <w:t xml:space="preserve">                        Ю.А. Дрыгин</w:t>
      </w:r>
    </w:p>
    <w:p w:rsidR="00174271" w:rsidRPr="00A4112C" w:rsidRDefault="00174271" w:rsidP="00A4112C">
      <w:pPr>
        <w:tabs>
          <w:tab w:val="left" w:pos="7335"/>
        </w:tabs>
        <w:rPr>
          <w:rFonts w:ascii="Times New Roman" w:hAnsi="Times New Roman" w:cs="Times New Roman"/>
        </w:rPr>
      </w:pPr>
    </w:p>
    <w:p w:rsidR="00174271" w:rsidRPr="00A4112C" w:rsidRDefault="00174271" w:rsidP="00A4112C">
      <w:pPr>
        <w:tabs>
          <w:tab w:val="left" w:pos="7335"/>
        </w:tabs>
        <w:rPr>
          <w:rFonts w:ascii="Times New Roman" w:hAnsi="Times New Roman" w:cs="Times New Roman"/>
        </w:rPr>
      </w:pPr>
    </w:p>
    <w:p w:rsidR="00174271" w:rsidRPr="00A4112C" w:rsidRDefault="00174271" w:rsidP="00A4112C">
      <w:pPr>
        <w:tabs>
          <w:tab w:val="left" w:pos="7335"/>
        </w:tabs>
        <w:rPr>
          <w:rFonts w:ascii="Times New Roman" w:hAnsi="Times New Roman" w:cs="Times New Roman"/>
          <w:b/>
          <w:bCs/>
        </w:rPr>
      </w:pPr>
      <w:r w:rsidRPr="00A4112C">
        <w:rPr>
          <w:rFonts w:ascii="Times New Roman" w:hAnsi="Times New Roman" w:cs="Times New Roman"/>
          <w:b/>
          <w:bCs/>
        </w:rPr>
        <w:t>от собственников:</w:t>
      </w:r>
    </w:p>
    <w:p w:rsidR="00174271" w:rsidRPr="00A4112C" w:rsidRDefault="00174271" w:rsidP="00A4112C">
      <w:pPr>
        <w:tabs>
          <w:tab w:val="left" w:pos="7335"/>
        </w:tabs>
        <w:rPr>
          <w:rFonts w:ascii="Times New Roman" w:hAnsi="Times New Roman" w:cs="Times New Roman"/>
        </w:rPr>
      </w:pPr>
    </w:p>
    <w:p w:rsidR="00174271" w:rsidRPr="00A4112C" w:rsidRDefault="00174271" w:rsidP="00A4112C">
      <w:pPr>
        <w:tabs>
          <w:tab w:val="left" w:pos="7335"/>
        </w:tabs>
        <w:spacing w:line="360" w:lineRule="auto"/>
        <w:rPr>
          <w:rFonts w:ascii="Times New Roman" w:hAnsi="Times New Roman" w:cs="Times New Roman"/>
        </w:rPr>
      </w:pPr>
      <w:r w:rsidRPr="00A4112C">
        <w:rPr>
          <w:rFonts w:ascii="Times New Roman" w:hAnsi="Times New Roman" w:cs="Times New Roman"/>
        </w:rPr>
        <w:t>Председатель Совета Дома</w:t>
      </w:r>
      <w:r>
        <w:rPr>
          <w:rFonts w:ascii="Times New Roman" w:hAnsi="Times New Roman" w:cs="Times New Roman"/>
        </w:rPr>
        <w:t xml:space="preserve">          __________________________________ </w:t>
      </w:r>
    </w:p>
    <w:p w:rsidR="00174271" w:rsidRPr="00A4112C" w:rsidRDefault="00174271" w:rsidP="00A4112C">
      <w:pPr>
        <w:rPr>
          <w:rFonts w:ascii="Times New Roman" w:hAnsi="Times New Roman" w:cs="Times New Roman"/>
          <w:sz w:val="28"/>
          <w:szCs w:val="28"/>
        </w:rPr>
      </w:pPr>
    </w:p>
    <w:sectPr w:rsidR="00174271" w:rsidRPr="00A4112C" w:rsidSect="00A4112C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2418"/>
    <w:multiLevelType w:val="hybridMultilevel"/>
    <w:tmpl w:val="F7CE5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E35052"/>
    <w:multiLevelType w:val="hybridMultilevel"/>
    <w:tmpl w:val="F7CE5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FA0A32"/>
    <w:multiLevelType w:val="hybridMultilevel"/>
    <w:tmpl w:val="49D4C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8C5FD9"/>
    <w:multiLevelType w:val="hybridMultilevel"/>
    <w:tmpl w:val="F7CE5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AE6C02"/>
    <w:multiLevelType w:val="hybridMultilevel"/>
    <w:tmpl w:val="F7CE5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BA7"/>
    <w:rsid w:val="00124A0D"/>
    <w:rsid w:val="00174271"/>
    <w:rsid w:val="001D7913"/>
    <w:rsid w:val="002633D3"/>
    <w:rsid w:val="002658FA"/>
    <w:rsid w:val="002C4492"/>
    <w:rsid w:val="002F0B09"/>
    <w:rsid w:val="00316B2E"/>
    <w:rsid w:val="003435CA"/>
    <w:rsid w:val="00415A9D"/>
    <w:rsid w:val="00435A9C"/>
    <w:rsid w:val="0047089D"/>
    <w:rsid w:val="0053603C"/>
    <w:rsid w:val="006642A3"/>
    <w:rsid w:val="0069080C"/>
    <w:rsid w:val="00721DC5"/>
    <w:rsid w:val="00864A0D"/>
    <w:rsid w:val="00921532"/>
    <w:rsid w:val="00946280"/>
    <w:rsid w:val="00987A4D"/>
    <w:rsid w:val="009B03E2"/>
    <w:rsid w:val="00A4112C"/>
    <w:rsid w:val="00A55187"/>
    <w:rsid w:val="00AB4C8B"/>
    <w:rsid w:val="00AF6E69"/>
    <w:rsid w:val="00B162CF"/>
    <w:rsid w:val="00B54CD2"/>
    <w:rsid w:val="00B95523"/>
    <w:rsid w:val="00C03BA7"/>
    <w:rsid w:val="00C04BED"/>
    <w:rsid w:val="00C25310"/>
    <w:rsid w:val="00CA1159"/>
    <w:rsid w:val="00DE223C"/>
    <w:rsid w:val="00DF7983"/>
    <w:rsid w:val="00E13282"/>
    <w:rsid w:val="00E929CD"/>
    <w:rsid w:val="00FA2F66"/>
    <w:rsid w:val="00FB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BED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03BA7"/>
    <w:rPr>
      <w:rFonts w:cs="Arial Unicode MS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03BA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864A0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8</Pages>
  <Words>2322</Words>
  <Characters>13236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User</cp:lastModifiedBy>
  <cp:revision>16</cp:revision>
  <cp:lastPrinted>2012-05-22T02:39:00Z</cp:lastPrinted>
  <dcterms:created xsi:type="dcterms:W3CDTF">2012-05-21T05:44:00Z</dcterms:created>
  <dcterms:modified xsi:type="dcterms:W3CDTF">2013-04-18T06:42:00Z</dcterms:modified>
</cp:coreProperties>
</file>